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B8500" w14:textId="0A771ABA" w:rsidR="006E5D65" w:rsidRPr="00E960BB" w:rsidRDefault="00997F14" w:rsidP="1E6722F9">
      <w:pPr>
        <w:spacing w:line="240" w:lineRule="auto"/>
        <w:jc w:val="right"/>
        <w:rPr>
          <w:rFonts w:ascii="Corbel" w:hAnsi="Corbel"/>
          <w:i/>
          <w:iCs/>
        </w:rPr>
      </w:pPr>
      <w:r w:rsidRPr="1E6722F9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93ACD" w:rsidRPr="1E6722F9">
        <w:rPr>
          <w:rFonts w:ascii="Corbel" w:hAnsi="Corbel"/>
          <w:i/>
          <w:iCs/>
        </w:rPr>
        <w:t xml:space="preserve">Załącznik nr 1.5 do Zarządzenia Rektora UR nr </w:t>
      </w:r>
      <w:r w:rsidR="188FB574" w:rsidRPr="1E6722F9">
        <w:rPr>
          <w:rFonts w:ascii="Corbel" w:hAnsi="Corbel"/>
          <w:i/>
          <w:iCs/>
        </w:rPr>
        <w:t>61</w:t>
      </w:r>
      <w:r w:rsidR="00C93ACD" w:rsidRPr="1E6722F9">
        <w:rPr>
          <w:rFonts w:ascii="Corbel" w:hAnsi="Corbel"/>
          <w:i/>
          <w:iCs/>
        </w:rPr>
        <w:t>/202</w:t>
      </w:r>
      <w:r w:rsidR="60E080D3" w:rsidRPr="1E6722F9">
        <w:rPr>
          <w:rFonts w:ascii="Corbel" w:hAnsi="Corbel"/>
          <w:i/>
          <w:iCs/>
        </w:rPr>
        <w:t>5</w:t>
      </w:r>
    </w:p>
    <w:p w14:paraId="572A08F8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A7063D" w14:textId="4C85B2F3" w:rsidR="0085747A" w:rsidRPr="009C54AE" w:rsidRDefault="0071620A" w:rsidP="3D1B0E34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3D1B0E34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D1B0E34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7259A" w:rsidRPr="3D1B0E34">
        <w:rPr>
          <w:rFonts w:ascii="Corbel" w:hAnsi="Corbel"/>
          <w:i/>
          <w:iCs/>
          <w:smallCaps/>
          <w:sz w:val="24"/>
          <w:szCs w:val="24"/>
        </w:rPr>
        <w:t>202</w:t>
      </w:r>
      <w:r w:rsidR="7400581C" w:rsidRPr="3D1B0E34">
        <w:rPr>
          <w:rFonts w:ascii="Corbel" w:hAnsi="Corbel"/>
          <w:i/>
          <w:iCs/>
          <w:smallCaps/>
          <w:sz w:val="24"/>
          <w:szCs w:val="24"/>
        </w:rPr>
        <w:t>5</w:t>
      </w:r>
      <w:r w:rsidR="0017259A" w:rsidRPr="3D1B0E34">
        <w:rPr>
          <w:rFonts w:ascii="Corbel" w:hAnsi="Corbel"/>
          <w:i/>
          <w:iCs/>
          <w:smallCaps/>
          <w:sz w:val="24"/>
          <w:szCs w:val="24"/>
        </w:rPr>
        <w:t>-20</w:t>
      </w:r>
      <w:r w:rsidR="72656BC3" w:rsidRPr="3D1B0E34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5CA6F41A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BEF6E28" w14:textId="27C372D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A20ADB">
        <w:rPr>
          <w:rFonts w:ascii="Corbel" w:hAnsi="Corbel"/>
          <w:sz w:val="20"/>
          <w:szCs w:val="20"/>
        </w:rPr>
        <w:t>202</w:t>
      </w:r>
      <w:r w:rsidR="0E642294">
        <w:rPr>
          <w:rFonts w:ascii="Corbel" w:hAnsi="Corbel"/>
          <w:sz w:val="20"/>
          <w:szCs w:val="20"/>
        </w:rPr>
        <w:t>5</w:t>
      </w:r>
      <w:r w:rsidR="00A20ADB">
        <w:rPr>
          <w:rFonts w:ascii="Corbel" w:hAnsi="Corbel"/>
          <w:sz w:val="20"/>
          <w:szCs w:val="20"/>
        </w:rPr>
        <w:t>/202</w:t>
      </w:r>
      <w:r w:rsidR="6B2E7418">
        <w:rPr>
          <w:rFonts w:ascii="Corbel" w:hAnsi="Corbel"/>
          <w:sz w:val="20"/>
          <w:szCs w:val="20"/>
        </w:rPr>
        <w:t>6</w:t>
      </w:r>
    </w:p>
    <w:p w14:paraId="7B619D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E1D8A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E99F124" w14:textId="77777777" w:rsidTr="1E6722F9">
        <w:tc>
          <w:tcPr>
            <w:tcW w:w="2694" w:type="dxa"/>
            <w:vAlign w:val="center"/>
          </w:tcPr>
          <w:p w14:paraId="75409DE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F7C6FF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Technologie informacyjne</w:t>
            </w:r>
          </w:p>
        </w:tc>
      </w:tr>
      <w:tr w:rsidR="0085747A" w:rsidRPr="009C54AE" w14:paraId="697CBFE3" w14:textId="77777777" w:rsidTr="1E6722F9">
        <w:tc>
          <w:tcPr>
            <w:tcW w:w="2694" w:type="dxa"/>
            <w:vAlign w:val="center"/>
          </w:tcPr>
          <w:p w14:paraId="12C4B70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FADCC2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209466AB" w14:textId="77777777" w:rsidTr="1E6722F9">
        <w:tc>
          <w:tcPr>
            <w:tcW w:w="2694" w:type="dxa"/>
            <w:vAlign w:val="center"/>
          </w:tcPr>
          <w:p w14:paraId="71DA669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29F9E9A" w14:textId="5A61C1E9" w:rsidR="0085747A" w:rsidRPr="009C54AE" w:rsidRDefault="32DF3AB7" w:rsidP="3D1B0E34">
            <w:pPr>
              <w:pStyle w:val="Odpowiedzi"/>
              <w:spacing w:beforeAutospacing="1" w:afterAutospacing="1"/>
            </w:pPr>
            <w:r w:rsidRPr="3D1B0E3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1451D9B3" w14:textId="77777777" w:rsidTr="1E6722F9">
        <w:tc>
          <w:tcPr>
            <w:tcW w:w="2694" w:type="dxa"/>
            <w:vAlign w:val="center"/>
          </w:tcPr>
          <w:p w14:paraId="783377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6CF723" w14:textId="707B5A11" w:rsidR="0085747A" w:rsidRPr="009C54AE" w:rsidRDefault="00EC112E" w:rsidP="0054640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D88FE00" w14:textId="77777777" w:rsidTr="1E6722F9">
        <w:tc>
          <w:tcPr>
            <w:tcW w:w="2694" w:type="dxa"/>
            <w:vAlign w:val="center"/>
          </w:tcPr>
          <w:p w14:paraId="231975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C36867" w14:textId="77777777" w:rsidR="0085747A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 xml:space="preserve"> Przedszkolna i Wczesnoszkolna</w:t>
            </w:r>
          </w:p>
        </w:tc>
      </w:tr>
      <w:tr w:rsidR="0085747A" w:rsidRPr="009C54AE" w14:paraId="211F9DC8" w14:textId="77777777" w:rsidTr="1E6722F9">
        <w:tc>
          <w:tcPr>
            <w:tcW w:w="2694" w:type="dxa"/>
            <w:vAlign w:val="center"/>
          </w:tcPr>
          <w:p w14:paraId="4B8523E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DBE85CB" w14:textId="03922766" w:rsidR="0085747A" w:rsidRPr="009C54AE" w:rsidRDefault="001E06CF" w:rsidP="000127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01270B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0BB07000" w14:textId="77777777" w:rsidTr="1E6722F9">
        <w:tc>
          <w:tcPr>
            <w:tcW w:w="2694" w:type="dxa"/>
            <w:vAlign w:val="center"/>
          </w:tcPr>
          <w:p w14:paraId="54F4BDB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C203C27" w14:textId="77777777" w:rsidR="0085747A" w:rsidRPr="009C54AE" w:rsidRDefault="004C11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326EF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7DF8ABB8" w14:textId="77777777" w:rsidTr="1E6722F9">
        <w:tc>
          <w:tcPr>
            <w:tcW w:w="2694" w:type="dxa"/>
            <w:vAlign w:val="center"/>
          </w:tcPr>
          <w:p w14:paraId="0AC55C9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7D9CE4" w14:textId="77777777" w:rsidR="0085747A" w:rsidRPr="009C54AE" w:rsidRDefault="004C11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5D52998E" w14:textId="77777777" w:rsidTr="1E6722F9">
        <w:tc>
          <w:tcPr>
            <w:tcW w:w="2694" w:type="dxa"/>
            <w:vAlign w:val="center"/>
          </w:tcPr>
          <w:p w14:paraId="47E0AA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0F3355B" w14:textId="77777777" w:rsidR="0085747A" w:rsidRPr="009C54AE" w:rsidRDefault="004C1120" w:rsidP="004C11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</w:t>
            </w:r>
            <w:r w:rsidR="0054640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1 i 2</w:t>
            </w:r>
          </w:p>
        </w:tc>
      </w:tr>
      <w:tr w:rsidR="0085747A" w:rsidRPr="009C54AE" w14:paraId="5A24AEC0" w14:textId="77777777" w:rsidTr="1E6722F9">
        <w:tc>
          <w:tcPr>
            <w:tcW w:w="2694" w:type="dxa"/>
            <w:vAlign w:val="center"/>
          </w:tcPr>
          <w:p w14:paraId="44D9D0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31D77C" w14:textId="77777777" w:rsidR="0085747A" w:rsidRPr="009C4B77" w:rsidRDefault="009C4B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9C4B77">
              <w:rPr>
                <w:rFonts w:ascii="Corbel" w:eastAsia="Times New Roman" w:hAnsi="Corbel"/>
                <w:b w:val="0"/>
                <w:color w:val="00000A"/>
                <w:sz w:val="24"/>
              </w:rPr>
              <w:t xml:space="preserve">C. Wspieranie rozwoju dzieci w wieku przedszkolnym i młodszym wieku szkolnym  </w:t>
            </w:r>
          </w:p>
        </w:tc>
      </w:tr>
      <w:tr w:rsidR="00923D7D" w:rsidRPr="009C54AE" w14:paraId="33A6D2B0" w14:textId="77777777" w:rsidTr="1E6722F9">
        <w:tc>
          <w:tcPr>
            <w:tcW w:w="2694" w:type="dxa"/>
            <w:vAlign w:val="center"/>
          </w:tcPr>
          <w:p w14:paraId="4C50DB9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04C92E" w14:textId="77777777" w:rsidR="00923D7D" w:rsidRPr="009C54AE" w:rsidRDefault="005464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4A37E51" w14:textId="77777777" w:rsidTr="1E6722F9">
        <w:tc>
          <w:tcPr>
            <w:tcW w:w="2694" w:type="dxa"/>
            <w:vAlign w:val="center"/>
          </w:tcPr>
          <w:p w14:paraId="21ED6FC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E5BD7F" w14:textId="24D3C152" w:rsidR="0085747A" w:rsidRPr="009C54AE" w:rsidRDefault="00546400" w:rsidP="1E6722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E6722F9">
              <w:rPr>
                <w:rFonts w:ascii="Corbel" w:hAnsi="Corbel"/>
                <w:b w:val="0"/>
                <w:sz w:val="24"/>
                <w:szCs w:val="24"/>
              </w:rPr>
              <w:t>dr hab. Marta Wrońska</w:t>
            </w:r>
            <w:r w:rsidR="00EC112E" w:rsidRPr="1E6722F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47A" w:rsidRPr="009C54AE" w14:paraId="489F5037" w14:textId="77777777" w:rsidTr="1E6722F9">
        <w:tc>
          <w:tcPr>
            <w:tcW w:w="2694" w:type="dxa"/>
            <w:vAlign w:val="center"/>
          </w:tcPr>
          <w:p w14:paraId="0F31A0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E155A3" w14:textId="77777777" w:rsidR="0085747A" w:rsidRPr="00B8346D" w:rsidRDefault="0085747A" w:rsidP="004C1120"/>
        </w:tc>
      </w:tr>
    </w:tbl>
    <w:p w14:paraId="22D52D8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73FEB2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A2C4A7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030E2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9C54AE" w14:paraId="31D87F47" w14:textId="77777777" w:rsidTr="3D1B0E34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3F2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707E75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197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95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838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E2A5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62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2E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CD0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0B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6D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462C17" w14:textId="77777777" w:rsidTr="3D1B0E34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E4F" w14:textId="1FE16F07" w:rsidR="00015B8F" w:rsidRPr="009C54AE" w:rsidRDefault="004C11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 xml:space="preserve">1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1C8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387B" w14:textId="61B7886C" w:rsidR="00015B8F" w:rsidRPr="009C54AE" w:rsidRDefault="06163D6B" w:rsidP="3D1B0E34">
            <w:pPr>
              <w:pStyle w:val="centralniewrubryce"/>
              <w:spacing w:before="0" w:after="0"/>
            </w:pPr>
            <w:r w:rsidRPr="3D1B0E34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58C8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88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134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68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69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10B" w14:textId="22B70B99" w:rsidR="00015B8F" w:rsidRPr="009C54AE" w:rsidRDefault="501C84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3D1B0E34" w14:paraId="4C4A0B4F" w14:textId="77777777" w:rsidTr="3D1B0E34">
        <w:trPr>
          <w:trHeight w:val="30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1AB8" w14:textId="59472A54" w:rsidR="1756F13B" w:rsidRDefault="1756F13B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31A2" w14:textId="3A433197" w:rsidR="3D1B0E34" w:rsidRDefault="3D1B0E34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E271" w14:textId="59B539B7" w:rsidR="3D1B0E34" w:rsidRDefault="3D1B0E34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5D77" w14:textId="4886AEBB" w:rsidR="25861F9C" w:rsidRDefault="25861F9C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8EE" w14:textId="15269A78" w:rsidR="3D1B0E34" w:rsidRDefault="3D1B0E34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9071" w14:textId="555836F1" w:rsidR="3D1B0E34" w:rsidRDefault="3D1B0E34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8F92" w14:textId="7FEF77C4" w:rsidR="3D1B0E34" w:rsidRDefault="3D1B0E34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846D" w14:textId="44AD161A" w:rsidR="3D1B0E34" w:rsidRDefault="3D1B0E34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AC97" w14:textId="708B68FF" w:rsidR="3D1B0E34" w:rsidRDefault="3D1B0E34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D59B" w14:textId="12ED377D" w:rsidR="697B9C8B" w:rsidRDefault="697B9C8B" w:rsidP="3D1B0E34">
            <w:pPr>
              <w:pStyle w:val="centralniewrubryce"/>
              <w:rPr>
                <w:rFonts w:ascii="Corbel" w:hAnsi="Corbel"/>
                <w:sz w:val="24"/>
                <w:szCs w:val="24"/>
              </w:rPr>
            </w:pPr>
            <w:r w:rsidRPr="3D1B0E3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71657E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F381CC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6B3E30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9E90C" w14:textId="77777777" w:rsidR="0085747A" w:rsidRPr="009C54AE" w:rsidRDefault="001835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8813D03" w14:textId="4C14195A" w:rsidR="0085747A" w:rsidRPr="009C54AE" w:rsidRDefault="0085747A" w:rsidP="008F13C3">
      <w:pPr>
        <w:pStyle w:val="Punktygwne"/>
        <w:spacing w:before="0" w:after="0"/>
        <w:ind w:left="709"/>
        <w:rPr>
          <w:rFonts w:ascii="Corbel" w:hAnsi="Corbel"/>
          <w:smallCaps w:val="0"/>
          <w:szCs w:val="24"/>
        </w:rPr>
      </w:pPr>
    </w:p>
    <w:p w14:paraId="410E9879" w14:textId="2A34107D" w:rsidR="00E22FBC" w:rsidRPr="009C54AE" w:rsidRDefault="00E22FBC" w:rsidP="6CDBFC4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CDBFC42">
        <w:rPr>
          <w:rFonts w:ascii="Corbel" w:hAnsi="Corbel"/>
          <w:smallCaps w:val="0"/>
        </w:rPr>
        <w:t xml:space="preserve">1.3 </w:t>
      </w:r>
      <w:r>
        <w:tab/>
      </w:r>
      <w:r w:rsidRPr="6CDBFC42">
        <w:rPr>
          <w:rFonts w:ascii="Corbel" w:hAnsi="Corbel"/>
          <w:smallCaps w:val="0"/>
        </w:rPr>
        <w:t>For</w:t>
      </w:r>
      <w:r w:rsidR="00445970" w:rsidRPr="6CDBFC42">
        <w:rPr>
          <w:rFonts w:ascii="Corbel" w:hAnsi="Corbel"/>
          <w:smallCaps w:val="0"/>
        </w:rPr>
        <w:t>ma zaliczenia przedmiotu</w:t>
      </w:r>
      <w:r w:rsidR="6B4BDAF1" w:rsidRPr="6CDBFC42">
        <w:rPr>
          <w:rFonts w:ascii="Corbel" w:hAnsi="Corbel"/>
          <w:smallCaps w:val="0"/>
        </w:rPr>
        <w:t xml:space="preserve"> </w:t>
      </w:r>
      <w:r w:rsidRPr="6CDBFC42">
        <w:rPr>
          <w:rFonts w:ascii="Corbel" w:hAnsi="Corbel"/>
          <w:smallCaps w:val="0"/>
        </w:rPr>
        <w:t xml:space="preserve">(z toku) </w:t>
      </w:r>
      <w:r w:rsidRPr="6CDBFC42">
        <w:rPr>
          <w:rFonts w:ascii="Corbel" w:hAnsi="Corbel"/>
          <w:b w:val="0"/>
          <w:smallCaps w:val="0"/>
        </w:rPr>
        <w:t xml:space="preserve">(egzamin, </w:t>
      </w:r>
      <w:r w:rsidRPr="6CDBFC42">
        <w:rPr>
          <w:rFonts w:ascii="Corbel" w:hAnsi="Corbel"/>
          <w:b w:val="0"/>
          <w:smallCaps w:val="0"/>
          <w:u w:val="single"/>
        </w:rPr>
        <w:t>zaliczenie z oceną</w:t>
      </w:r>
      <w:r w:rsidRPr="6CDBFC42">
        <w:rPr>
          <w:rFonts w:ascii="Corbel" w:hAnsi="Corbel"/>
          <w:b w:val="0"/>
          <w:smallCaps w:val="0"/>
        </w:rPr>
        <w:t>, zaliczenie bez oceny)</w:t>
      </w:r>
    </w:p>
    <w:p w14:paraId="67FC218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9E8A5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C1120" w14:paraId="02F92D1D" w14:textId="77777777" w:rsidTr="004C1120">
        <w:tc>
          <w:tcPr>
            <w:tcW w:w="9778" w:type="dxa"/>
          </w:tcPr>
          <w:p w14:paraId="332DE6BA" w14:textId="77777777" w:rsidR="004C1120" w:rsidRDefault="004C1120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4C1120">
              <w:rPr>
                <w:rFonts w:ascii="Corbel" w:hAnsi="Corbel"/>
                <w:b w:val="0"/>
                <w:smallCaps w:val="0"/>
                <w:szCs w:val="24"/>
              </w:rPr>
              <w:t>Podstawowa znajomość obsługi komputera zgodnie z wymaganiami programowymi do szkół ponadpodstawowych, konstytutywne umiejętności dotyczące wykorzystania programów biurowych, graficznych. Znajomość zasad i metod komunikowania się za pomocą Internetu.</w:t>
            </w:r>
          </w:p>
        </w:tc>
      </w:tr>
    </w:tbl>
    <w:p w14:paraId="2C44663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711F3B2" w14:textId="77777777" w:rsidR="004C1120" w:rsidRDefault="004C112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6BEC87B" w14:textId="215150EB" w:rsidR="0085747A" w:rsidRPr="00C05F44" w:rsidRDefault="0071620A" w:rsidP="6CDBFC42">
      <w:pPr>
        <w:pStyle w:val="Punktygwne"/>
        <w:spacing w:before="0" w:after="0"/>
        <w:rPr>
          <w:rFonts w:ascii="Corbel" w:hAnsi="Corbel"/>
        </w:rPr>
      </w:pPr>
      <w:r w:rsidRPr="6CDBFC42">
        <w:rPr>
          <w:rFonts w:ascii="Corbel" w:hAnsi="Corbel"/>
        </w:rPr>
        <w:t>3.</w:t>
      </w:r>
      <w:r w:rsidR="0085747A" w:rsidRPr="6CDBFC42">
        <w:rPr>
          <w:rFonts w:ascii="Corbel" w:hAnsi="Corbel"/>
        </w:rPr>
        <w:t xml:space="preserve"> </w:t>
      </w:r>
      <w:r w:rsidR="00A84C85" w:rsidRPr="6CDBFC42">
        <w:rPr>
          <w:rFonts w:ascii="Corbel" w:hAnsi="Corbel"/>
        </w:rPr>
        <w:t>cele, efekty uczenia się</w:t>
      </w:r>
      <w:r w:rsidR="0085747A" w:rsidRPr="6CDBFC42">
        <w:rPr>
          <w:rFonts w:ascii="Corbel" w:hAnsi="Corbel"/>
        </w:rPr>
        <w:t>, treści Programowe i stosowane metody Dydaktyczne</w:t>
      </w:r>
    </w:p>
    <w:p w14:paraId="401E083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2D6D7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CE0988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8957"/>
      </w:tblGrid>
      <w:tr w:rsidR="000F6957" w:rsidRPr="00AF4A52" w14:paraId="15049F7F" w14:textId="77777777" w:rsidTr="0068094E">
        <w:tc>
          <w:tcPr>
            <w:tcW w:w="675" w:type="dxa"/>
            <w:vAlign w:val="center"/>
          </w:tcPr>
          <w:p w14:paraId="13509E4B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6D56EB4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i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Wyposażenie studentów w wiedzę i umiejętności w zakresie technologii informacyjno-komunikacyjnych.</w:t>
            </w:r>
          </w:p>
        </w:tc>
      </w:tr>
      <w:tr w:rsidR="000F6957" w:rsidRPr="00AF4A52" w14:paraId="6F11C0CF" w14:textId="77777777" w:rsidTr="0068094E">
        <w:tc>
          <w:tcPr>
            <w:tcW w:w="675" w:type="dxa"/>
            <w:vAlign w:val="center"/>
          </w:tcPr>
          <w:p w14:paraId="6D679623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39F7B619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Zapoznanie z urządzeniami mobilnymi w kontekście dynamicznych zmian technologicznych.</w:t>
            </w:r>
          </w:p>
        </w:tc>
      </w:tr>
      <w:tr w:rsidR="000F6957" w:rsidRPr="00AF4A52" w14:paraId="605148B7" w14:textId="77777777" w:rsidTr="0068094E">
        <w:tc>
          <w:tcPr>
            <w:tcW w:w="675" w:type="dxa"/>
            <w:vAlign w:val="center"/>
          </w:tcPr>
          <w:p w14:paraId="171EBC57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112C01E4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b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Wyposażenie studentów w wiedzę i umiejętności związane z bezpieczeństwem użytkowania, konserwacją, zabezpieczeniem systemów operacyjnych, danych komputera.</w:t>
            </w:r>
          </w:p>
        </w:tc>
      </w:tr>
      <w:tr w:rsidR="000F6957" w:rsidRPr="00AF4A52" w14:paraId="5A1B4CF4" w14:textId="77777777" w:rsidTr="0068094E">
        <w:tc>
          <w:tcPr>
            <w:tcW w:w="675" w:type="dxa"/>
            <w:vAlign w:val="center"/>
          </w:tcPr>
          <w:p w14:paraId="295F79DC" w14:textId="77777777" w:rsidR="000F6957" w:rsidRPr="004C1120" w:rsidRDefault="000F6957" w:rsidP="006809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112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14:paraId="4ED2BD8B" w14:textId="77777777" w:rsidR="000F6957" w:rsidRPr="004C1120" w:rsidRDefault="000F6957" w:rsidP="0068094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Kształtowanie i doskonalenie wiedzy i umiejętności w zakresie: </w:t>
            </w:r>
          </w:p>
          <w:p w14:paraId="05BE686C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zaawansowanych funkcji edytora tekstów,</w:t>
            </w:r>
          </w:p>
          <w:p w14:paraId="74B8B26D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 xml:space="preserve">korzystania z usług sieci Internet, </w:t>
            </w:r>
          </w:p>
          <w:p w14:paraId="6CA1EC77" w14:textId="77777777" w:rsidR="000F6957" w:rsidRPr="004C1120" w:rsidRDefault="000F6957" w:rsidP="000F6957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użytkowania arkusza kalkulacyjnego z uwzględnieniem wykorzystania formuł i funkcji,</w:t>
            </w:r>
          </w:p>
          <w:p w14:paraId="6427AF69" w14:textId="77777777" w:rsidR="00E54514" w:rsidRDefault="000F6957" w:rsidP="00E54514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projektowania prezentacji multimedialnych,</w:t>
            </w:r>
          </w:p>
          <w:p w14:paraId="72DFE5FC" w14:textId="15973061" w:rsidR="000F6957" w:rsidRPr="00E54514" w:rsidRDefault="000F6957" w:rsidP="00E54514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4514">
              <w:rPr>
                <w:rFonts w:ascii="Corbel" w:hAnsi="Corbel"/>
                <w:sz w:val="24"/>
                <w:szCs w:val="24"/>
              </w:rPr>
              <w:t>korzystania z platformy „e-learningowej” w procesie dydaktycznym,</w:t>
            </w:r>
          </w:p>
          <w:p w14:paraId="1286D80E" w14:textId="16255CAE" w:rsidR="00552224" w:rsidRPr="00FF60A3" w:rsidRDefault="00552224" w:rsidP="00552224">
            <w:pPr>
              <w:pStyle w:val="Akapitzlist"/>
              <w:numPr>
                <w:ilvl w:val="0"/>
                <w:numId w:val="3"/>
              </w:numPr>
              <w:spacing w:after="0" w:line="240" w:lineRule="auto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FF60A3">
              <w:rPr>
                <w:rFonts w:ascii="Corbel" w:hAnsi="Corbel"/>
                <w:bCs/>
                <w:sz w:val="24"/>
                <w:szCs w:val="24"/>
              </w:rPr>
              <w:t>sztuczna inteligencja w procesie dydaktycznym</w:t>
            </w:r>
          </w:p>
        </w:tc>
      </w:tr>
    </w:tbl>
    <w:p w14:paraId="64640B7F" w14:textId="77777777" w:rsidR="001835A1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D1A05B0" w14:textId="77777777" w:rsidR="001835A1" w:rsidRPr="009C54AE" w:rsidRDefault="001835A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A592920" w14:textId="77777777" w:rsidR="00D60E73" w:rsidRPr="007D1809" w:rsidRDefault="009F4610" w:rsidP="007D180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8B7196" w14:textId="77777777" w:rsidR="00D60E73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60E73" w:rsidRPr="00D60E73" w14:paraId="7C7DC43B" w14:textId="77777777" w:rsidTr="002E18E5">
        <w:tc>
          <w:tcPr>
            <w:tcW w:w="1679" w:type="dxa"/>
          </w:tcPr>
          <w:p w14:paraId="259173D7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60E73">
              <w:rPr>
                <w:rFonts w:ascii="Corbel" w:hAnsi="Corbel"/>
                <w:smallCaps w:val="0"/>
                <w:sz w:val="22"/>
              </w:rPr>
              <w:t>EK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  <w:p w14:paraId="5815CB9B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</w:p>
        </w:tc>
        <w:tc>
          <w:tcPr>
            <w:tcW w:w="5976" w:type="dxa"/>
          </w:tcPr>
          <w:p w14:paraId="5730E49B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Treść efektu uczenia się</w:t>
            </w:r>
            <w:r w:rsidRPr="00D60E73">
              <w:rPr>
                <w:rFonts w:ascii="Corbel" w:hAnsi="Corbel"/>
                <w:b w:val="0"/>
                <w:smallCaps w:val="0"/>
                <w:sz w:val="22"/>
              </w:rPr>
              <w:t xml:space="preserve"> zdefin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iowanego dla przedmiotu </w:t>
            </w:r>
          </w:p>
        </w:tc>
        <w:tc>
          <w:tcPr>
            <w:tcW w:w="1865" w:type="dxa"/>
          </w:tcPr>
          <w:p w14:paraId="09BEEC59" w14:textId="77777777" w:rsidR="00D60E73" w:rsidRPr="00D60E73" w:rsidRDefault="00D60E73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C4DA2" w:rsidRPr="00973811" w14:paraId="158A336E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A95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FC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Zaprezentuje możliwości wykorzystania platform edukacyjnych do rozwoju aktywności poznawczej dziecka.</w:t>
            </w:r>
          </w:p>
          <w:p w14:paraId="7F891C54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 xml:space="preserve">Wymieni elementy platformy e-lerningowej oraz poda sposoby umieszczania na platformie materiałów zgodnie z zasadami dotyczącymi ochrony własności intelektualnej i prawami autorskimi.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B4B5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DF156B2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21A829" w14:textId="77777777" w:rsidR="00D577D7" w:rsidRPr="00B550D7" w:rsidRDefault="00D577D7" w:rsidP="00D577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8E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D328E1">
              <w:rPr>
                <w:rFonts w:ascii="Corbel" w:hAnsi="Corbel"/>
                <w:b w:val="0"/>
                <w:bCs/>
                <w:smallCaps w:val="0"/>
                <w:szCs w:val="24"/>
              </w:rPr>
              <w:t> </w:t>
            </w:r>
          </w:p>
          <w:p w14:paraId="2E97EDCA" w14:textId="0DD26122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C.W1.</w:t>
            </w:r>
          </w:p>
        </w:tc>
      </w:tr>
      <w:tr w:rsidR="000C4DA2" w:rsidRPr="00973811" w14:paraId="540F8DA7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BCA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DA0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Dokona oceny poziomu swojej wiedzy i umiejętności poruszania się w środowisku medialnym.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7C9C" w14:textId="77777777" w:rsidR="00D577D7" w:rsidRPr="00B550D7" w:rsidRDefault="00D577D7" w:rsidP="00D577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8E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D328E1">
              <w:rPr>
                <w:rFonts w:ascii="Corbel" w:hAnsi="Corbel"/>
                <w:b w:val="0"/>
                <w:bCs/>
                <w:smallCaps w:val="0"/>
                <w:szCs w:val="24"/>
              </w:rPr>
              <w:t> </w:t>
            </w:r>
          </w:p>
          <w:p w14:paraId="6DB3CFCF" w14:textId="119C748E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C.W.5</w:t>
            </w:r>
          </w:p>
          <w:p w14:paraId="26382C7D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C4DA2" w:rsidRPr="00973811" w14:paraId="730A4BA2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1C20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D5F" w14:textId="12A64AA1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Zaprojektuje jednostkę dydaktyczną dla edukacji przedszkolnej i wczesnoszkolnej z wykorzy</w:t>
            </w:r>
            <w:r w:rsidR="00FF60A3">
              <w:rPr>
                <w:rFonts w:ascii="Corbel" w:hAnsi="Corbel"/>
                <w:b w:val="0"/>
                <w:smallCaps w:val="0"/>
                <w:szCs w:val="24"/>
              </w:rPr>
              <w:t>staniem aplikacji komputerowych</w:t>
            </w:r>
            <w:r w:rsidR="00552224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552224" w:rsidRPr="00FF60A3">
              <w:rPr>
                <w:rFonts w:ascii="Corbel" w:hAnsi="Corbel"/>
                <w:b w:val="0"/>
                <w:bCs/>
                <w:smallCaps w:val="0"/>
                <w:szCs w:val="24"/>
              </w:rPr>
              <w:t>AI</w:t>
            </w:r>
            <w:r w:rsidR="00552224" w:rsidRPr="00FF60A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0831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F304BE" w14:textId="77777777" w:rsidR="00D577D7" w:rsidRPr="00B550D7" w:rsidRDefault="00D577D7" w:rsidP="00D577D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328E1"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  <w:r w:rsidRPr="00D328E1">
              <w:rPr>
                <w:rFonts w:ascii="Corbel" w:hAnsi="Corbel"/>
                <w:b w:val="0"/>
                <w:bCs/>
                <w:smallCaps w:val="0"/>
                <w:szCs w:val="24"/>
              </w:rPr>
              <w:t> </w:t>
            </w:r>
          </w:p>
          <w:p w14:paraId="0E55221C" w14:textId="0655E032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C.W.3</w:t>
            </w:r>
          </w:p>
        </w:tc>
      </w:tr>
      <w:tr w:rsidR="000C4DA2" w:rsidRPr="00973811" w14:paraId="0233A504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048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42DD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Wykona materiały dydaktyczne potrzebne do edukacji przedszkolnej i wczesnoszkolnej oraz umieści je w Internecie zgodnie z podstawowymi zasadami komunikowania.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0A19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4245DEB" w14:textId="77777777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="000C4DA2" w:rsidRPr="00973811" w14:paraId="75240DDB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371D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10E7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Dobierze aplikacje mobilne dostosowane do potrzeb i predyspozycji dzieci przedszkolnych i wczesnoszkolnych i umożliwiające rozwój ich zainteresowań.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5B2" w14:textId="77777777" w:rsidR="004C1120" w:rsidRDefault="004C1120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B158D0" w14:textId="2AA8F7B5" w:rsidR="00D577D7" w:rsidRDefault="00D577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C925718" w14:textId="404B881B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C.U3</w:t>
            </w:r>
          </w:p>
        </w:tc>
      </w:tr>
      <w:tr w:rsidR="000C4DA2" w:rsidRPr="00973811" w14:paraId="1CA831B5" w14:textId="77777777" w:rsidTr="000C4DA2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781C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6CDE" w14:textId="77777777" w:rsidR="000C4DA2" w:rsidRPr="003B785E" w:rsidRDefault="000C4DA2" w:rsidP="006809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Wykorzysta nowoczesne technologie informacyjne do skonstruowania własnego planu rozwoju zawodowego w obszarze edukacji przedszkolnej i wczesnoszkolnej.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3573" w14:textId="03C5586B" w:rsidR="00D577D7" w:rsidRDefault="00D577D7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50D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88D37F3" w14:textId="0DE88475" w:rsidR="000C4DA2" w:rsidRPr="003B785E" w:rsidRDefault="000C4DA2" w:rsidP="000C4D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t>C.U8</w:t>
            </w:r>
          </w:p>
        </w:tc>
      </w:tr>
    </w:tbl>
    <w:p w14:paraId="7B87AAB7" w14:textId="77777777" w:rsidR="00D60E73" w:rsidRPr="009C54AE" w:rsidRDefault="00D60E7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AD3701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623D30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6410E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3B96AC" w14:textId="77777777" w:rsidTr="00923D7D">
        <w:tc>
          <w:tcPr>
            <w:tcW w:w="9639" w:type="dxa"/>
          </w:tcPr>
          <w:p w14:paraId="34E8777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AFA3EB4" w14:textId="77777777" w:rsidTr="00923D7D">
        <w:tc>
          <w:tcPr>
            <w:tcW w:w="9639" w:type="dxa"/>
          </w:tcPr>
          <w:p w14:paraId="6A103626" w14:textId="77777777" w:rsidR="0085747A" w:rsidRPr="009C54AE" w:rsidRDefault="007D180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 wykładów</w:t>
            </w:r>
          </w:p>
        </w:tc>
      </w:tr>
    </w:tbl>
    <w:p w14:paraId="3D442C4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B634BB3" w14:textId="77777777" w:rsidR="00DF569E" w:rsidRPr="00910CF4" w:rsidRDefault="0085747A" w:rsidP="00910CF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B5BFCCD" w14:textId="77777777" w:rsidR="00D2243F" w:rsidRDefault="00D2243F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243F" w:rsidRPr="00AF4A52" w14:paraId="68F1FF56" w14:textId="77777777" w:rsidTr="1E6722F9">
        <w:tc>
          <w:tcPr>
            <w:tcW w:w="9520" w:type="dxa"/>
          </w:tcPr>
          <w:p w14:paraId="02FE182C" w14:textId="77777777" w:rsidR="00D2243F" w:rsidRPr="003B785E" w:rsidRDefault="00D2243F" w:rsidP="0037302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243F" w:rsidRPr="00AF4A52" w14:paraId="1A50B98B" w14:textId="77777777" w:rsidTr="1E6722F9">
        <w:tc>
          <w:tcPr>
            <w:tcW w:w="9520" w:type="dxa"/>
          </w:tcPr>
          <w:p w14:paraId="26DD7EA8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Funkcje i rola systemu operacyjnego w urządzenia stacjonarnych i mobilnych, struktura zapisu informacji, drzewo katalogowe, znaczenie pliku jako źródła informacji, prawidłowa nazwa i atrybuty plików, współdzielenie użytkowania zasobów komputerów, rodzaje użytkowników, prawa użytkowników; zapisywanie i wyszukiwanie plików w strukturze sieci LAN.</w:t>
            </w:r>
          </w:p>
        </w:tc>
      </w:tr>
      <w:tr w:rsidR="00552224" w:rsidRPr="00AF4A52" w14:paraId="38F0532C" w14:textId="77777777" w:rsidTr="1E6722F9">
        <w:tc>
          <w:tcPr>
            <w:tcW w:w="9520" w:type="dxa"/>
          </w:tcPr>
          <w:p w14:paraId="25EABA0D" w14:textId="1D557558" w:rsidR="00552224" w:rsidRPr="003B785E" w:rsidRDefault="00552224" w:rsidP="00FF60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>Bezpieczeństwo danych, znaczenie funkcji Windows Update;</w:t>
            </w:r>
          </w:p>
        </w:tc>
      </w:tr>
      <w:tr w:rsidR="00D2243F" w:rsidRPr="00AF4A52" w14:paraId="64003C8E" w14:textId="77777777" w:rsidTr="1E6722F9">
        <w:tc>
          <w:tcPr>
            <w:tcW w:w="9520" w:type="dxa"/>
          </w:tcPr>
          <w:p w14:paraId="76B39FA4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Pojęcie akapitu, formatowanie akapitów, style (modyfikowanie, tworzenie nowych styli, znaczenie w tworzeniu komponentów generowanych automatycznie);</w:t>
            </w:r>
          </w:p>
        </w:tc>
      </w:tr>
      <w:tr w:rsidR="00D2243F" w:rsidRPr="00AF4A52" w14:paraId="7D20720A" w14:textId="77777777" w:rsidTr="1E6722F9">
        <w:tc>
          <w:tcPr>
            <w:tcW w:w="9520" w:type="dxa"/>
          </w:tcPr>
          <w:p w14:paraId="781FF5AA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Podział dokumentu na sekcje, tworzenie dokumentu w oparciu o style; </w:t>
            </w:r>
          </w:p>
        </w:tc>
      </w:tr>
      <w:tr w:rsidR="00D2243F" w:rsidRPr="00AF4A52" w14:paraId="57EB7D1B" w14:textId="77777777" w:rsidTr="1E6722F9">
        <w:tc>
          <w:tcPr>
            <w:tcW w:w="9520" w:type="dxa"/>
          </w:tcPr>
          <w:p w14:paraId="60C3F06D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Tworzenie przypisów końcowych i na dole strony, formatowanie przypisów, tabel, wykresów, bibliografii, wzorów matematycznych, schematów, diagramów;</w:t>
            </w:r>
          </w:p>
        </w:tc>
      </w:tr>
      <w:tr w:rsidR="00D2243F" w:rsidRPr="00AF4A52" w14:paraId="1C93F884" w14:textId="77777777" w:rsidTr="1E6722F9">
        <w:tc>
          <w:tcPr>
            <w:tcW w:w="9520" w:type="dxa"/>
          </w:tcPr>
          <w:p w14:paraId="002B6A27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Korespondencja seryjna, formularze elektroniczne;</w:t>
            </w:r>
          </w:p>
        </w:tc>
      </w:tr>
      <w:tr w:rsidR="00D2243F" w:rsidRPr="00AF4A52" w14:paraId="01B07DA6" w14:textId="77777777" w:rsidTr="1E6722F9">
        <w:tc>
          <w:tcPr>
            <w:tcW w:w="9520" w:type="dxa"/>
          </w:tcPr>
          <w:p w14:paraId="73B1A915" w14:textId="77777777" w:rsidR="00D2243F" w:rsidRPr="003B785E" w:rsidRDefault="00D2243F" w:rsidP="003B785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Elementy graficzne, symbole, importowanie grafiki do dokumentu;</w:t>
            </w:r>
          </w:p>
        </w:tc>
      </w:tr>
      <w:tr w:rsidR="00D2243F" w:rsidRPr="00AF4A52" w14:paraId="6D75E23A" w14:textId="77777777" w:rsidTr="1E6722F9">
        <w:tc>
          <w:tcPr>
            <w:tcW w:w="9520" w:type="dxa"/>
          </w:tcPr>
          <w:p w14:paraId="6AD0F5E2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Recenzowanie dokumentów;</w:t>
            </w:r>
          </w:p>
        </w:tc>
      </w:tr>
      <w:tr w:rsidR="00552224" w:rsidRPr="00AF4A52" w14:paraId="3E9EF118" w14:textId="77777777" w:rsidTr="1E6722F9">
        <w:tc>
          <w:tcPr>
            <w:tcW w:w="9520" w:type="dxa"/>
          </w:tcPr>
          <w:p w14:paraId="5E74B70A" w14:textId="74D44A7E" w:rsidR="00552224" w:rsidRPr="003B785E" w:rsidRDefault="00552224" w:rsidP="00552224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B72E63">
              <w:rPr>
                <w:rFonts w:ascii="Corbel" w:hAnsi="Corbel"/>
                <w:sz w:val="24"/>
                <w:szCs w:val="24"/>
              </w:rPr>
              <w:t xml:space="preserve">Podstawy usług sieci Internet – WWW, </w:t>
            </w:r>
            <w:r w:rsidRPr="00FF60A3">
              <w:rPr>
                <w:rFonts w:ascii="Corbel" w:hAnsi="Corbel"/>
                <w:bCs/>
                <w:sz w:val="24"/>
                <w:szCs w:val="24"/>
              </w:rPr>
              <w:t>sztuczna inteligencja</w:t>
            </w:r>
            <w:r w:rsidRPr="00FF60A3">
              <w:rPr>
                <w:rFonts w:ascii="Corbel" w:hAnsi="Corbel"/>
                <w:sz w:val="24"/>
                <w:szCs w:val="24"/>
              </w:rPr>
              <w:t>;</w:t>
            </w:r>
          </w:p>
        </w:tc>
      </w:tr>
      <w:tr w:rsidR="00D2243F" w:rsidRPr="00AF4A52" w14:paraId="33BFB71D" w14:textId="77777777" w:rsidTr="1E6722F9">
        <w:tc>
          <w:tcPr>
            <w:tcW w:w="9520" w:type="dxa"/>
          </w:tcPr>
          <w:p w14:paraId="72940639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Podstawowe założenia dotyczące tworzenia prezentacji multimedialnych;</w:t>
            </w:r>
          </w:p>
        </w:tc>
      </w:tr>
      <w:tr w:rsidR="00D2243F" w:rsidRPr="00AF4A52" w14:paraId="2F20B350" w14:textId="77777777" w:rsidTr="1E6722F9">
        <w:tc>
          <w:tcPr>
            <w:tcW w:w="9520" w:type="dxa"/>
          </w:tcPr>
          <w:p w14:paraId="5CE0977E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Projekt i wykonanie prezentacji multimedialnej;</w:t>
            </w:r>
          </w:p>
        </w:tc>
      </w:tr>
      <w:tr w:rsidR="00D2243F" w:rsidRPr="00AF4A52" w14:paraId="51182344" w14:textId="77777777" w:rsidTr="1E6722F9">
        <w:tc>
          <w:tcPr>
            <w:tcW w:w="9520" w:type="dxa"/>
          </w:tcPr>
          <w:p w14:paraId="148BC52E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Zasady tworzenia formuł w Excelu. Adresowanie względne, bezwzględne, mieszane. </w:t>
            </w:r>
          </w:p>
        </w:tc>
      </w:tr>
      <w:tr w:rsidR="00D2243F" w:rsidRPr="00AF4A52" w14:paraId="7B4AA632" w14:textId="77777777" w:rsidTr="1E6722F9">
        <w:tc>
          <w:tcPr>
            <w:tcW w:w="9520" w:type="dxa"/>
          </w:tcPr>
          <w:p w14:paraId="260DD254" w14:textId="77777777" w:rsidR="00D2243F" w:rsidRPr="003B785E" w:rsidRDefault="00D2243F" w:rsidP="003B785E">
            <w:pPr>
              <w:pStyle w:val="Akapitzlist"/>
              <w:spacing w:after="0" w:line="240" w:lineRule="auto"/>
              <w:ind w:left="0"/>
              <w:contextualSpacing w:val="0"/>
              <w:jc w:val="both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Funkcja: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Suma, Średnia, Zaokr, Licz.Jeżeli, Jeżeli. Formatowanie warunkowe. Sortowanie danych.</w:t>
            </w:r>
          </w:p>
        </w:tc>
      </w:tr>
      <w:tr w:rsidR="00D2243F" w:rsidRPr="00AF4A52" w14:paraId="3FFDC8CF" w14:textId="77777777" w:rsidTr="1E6722F9">
        <w:tc>
          <w:tcPr>
            <w:tcW w:w="9520" w:type="dxa"/>
          </w:tcPr>
          <w:p w14:paraId="79D6C984" w14:textId="14252E78" w:rsidR="00D2243F" w:rsidRPr="003B785E" w:rsidRDefault="00D2243F" w:rsidP="1E6722F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E6722F9">
              <w:rPr>
                <w:rFonts w:ascii="Corbel" w:hAnsi="Corbel"/>
                <w:sz w:val="24"/>
                <w:szCs w:val="24"/>
              </w:rPr>
              <w:t xml:space="preserve">Łączenie funkcji ze sobą – wielokrotna funkcja </w:t>
            </w:r>
            <w:r w:rsidRPr="1E6722F9">
              <w:rPr>
                <w:rFonts w:ascii="Corbel" w:hAnsi="Corbel"/>
                <w:i/>
                <w:iCs/>
                <w:sz w:val="24"/>
                <w:szCs w:val="24"/>
              </w:rPr>
              <w:t>Jeżeli</w:t>
            </w:r>
            <w:r w:rsidRPr="1E6722F9">
              <w:rPr>
                <w:rFonts w:ascii="Corbel" w:hAnsi="Corbel"/>
                <w:sz w:val="24"/>
                <w:szCs w:val="24"/>
              </w:rPr>
              <w:t>. Komunikacja pomiędzy kilkoma arkuszami. Specjalne kopiowanie danych.</w:t>
            </w:r>
          </w:p>
        </w:tc>
      </w:tr>
    </w:tbl>
    <w:p w14:paraId="060D90C8" w14:textId="77777777" w:rsidR="00DF569E" w:rsidRPr="009C54AE" w:rsidRDefault="00DF569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780B7E" w14:textId="77777777" w:rsidR="0085747A" w:rsidRPr="009C54AE" w:rsidRDefault="009F4610" w:rsidP="00D2243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55DBB8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EF6927" w14:textId="77777777" w:rsidR="0023412D" w:rsidRPr="008E7763" w:rsidRDefault="00D2243F" w:rsidP="004C11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E7763">
        <w:rPr>
          <w:rFonts w:ascii="Corbel" w:hAnsi="Corbel"/>
          <w:b w:val="0"/>
          <w:smallCaps w:val="0"/>
          <w:szCs w:val="24"/>
        </w:rPr>
        <w:t>Ćwiczenia praktyczne realizowane w pracowni komputerowej, wykorzystanie platformy e-learningowej „Eureka”</w:t>
      </w:r>
    </w:p>
    <w:p w14:paraId="36A1F1D5" w14:textId="77777777" w:rsidR="0023412D" w:rsidRPr="008E7763" w:rsidRDefault="0023412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7DC74B2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19BCC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F4911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17023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9C54AE" w14:paraId="70F5A554" w14:textId="77777777" w:rsidTr="00C05F44">
        <w:tc>
          <w:tcPr>
            <w:tcW w:w="1985" w:type="dxa"/>
            <w:vAlign w:val="center"/>
          </w:tcPr>
          <w:p w14:paraId="3613E1B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3C7A1A5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C91013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1E7B53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2058A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38E2FB4" w14:textId="77777777" w:rsidTr="00C05F44">
        <w:tc>
          <w:tcPr>
            <w:tcW w:w="1985" w:type="dxa"/>
          </w:tcPr>
          <w:p w14:paraId="1AD47D3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4D501B2" w14:textId="77777777" w:rsidR="0085747A" w:rsidRPr="009C4B77" w:rsidRDefault="0023412D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Ocena wypowiedzi ustnej</w:t>
            </w:r>
            <w:r w:rsidR="00BD0C28" w:rsidRPr="009C4B77">
              <w:rPr>
                <w:rFonts w:ascii="Corbel" w:hAnsi="Corbel"/>
                <w:sz w:val="24"/>
                <w:szCs w:val="24"/>
              </w:rPr>
              <w:t>/kolokwium</w:t>
            </w:r>
          </w:p>
        </w:tc>
        <w:tc>
          <w:tcPr>
            <w:tcW w:w="2126" w:type="dxa"/>
          </w:tcPr>
          <w:p w14:paraId="5AAEEB85" w14:textId="77777777" w:rsidR="0085747A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85747A" w:rsidRPr="009C54AE" w14:paraId="65C351EB" w14:textId="77777777" w:rsidTr="00C05F44">
        <w:tc>
          <w:tcPr>
            <w:tcW w:w="1985" w:type="dxa"/>
          </w:tcPr>
          <w:p w14:paraId="00C8AC7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528" w:type="dxa"/>
          </w:tcPr>
          <w:p w14:paraId="2D8CFAD1" w14:textId="77777777" w:rsidR="0085747A" w:rsidRPr="009C4B77" w:rsidRDefault="00910CF4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Autoewaluacja</w:t>
            </w:r>
          </w:p>
        </w:tc>
        <w:tc>
          <w:tcPr>
            <w:tcW w:w="2126" w:type="dxa"/>
          </w:tcPr>
          <w:p w14:paraId="147EF680" w14:textId="77777777" w:rsidR="0085747A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14:paraId="2C0F67BB" w14:textId="77777777" w:rsidTr="004C0E7C">
        <w:trPr>
          <w:trHeight w:val="153"/>
        </w:trPr>
        <w:tc>
          <w:tcPr>
            <w:tcW w:w="1985" w:type="dxa"/>
          </w:tcPr>
          <w:p w14:paraId="112A9C86" w14:textId="77777777" w:rsidR="0023412D" w:rsidRPr="009C54AE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AC36AF1" w14:textId="77777777" w:rsidR="0023412D" w:rsidRPr="009C4B77" w:rsidRDefault="00910CF4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Ocena wykonanej pracy</w:t>
            </w:r>
          </w:p>
        </w:tc>
        <w:tc>
          <w:tcPr>
            <w:tcW w:w="2126" w:type="dxa"/>
          </w:tcPr>
          <w:p w14:paraId="25EA641D" w14:textId="77777777" w:rsidR="0023412D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23412D" w:rsidRPr="009C54AE" w14:paraId="3D198D27" w14:textId="77777777" w:rsidTr="00C05F44">
        <w:tc>
          <w:tcPr>
            <w:tcW w:w="1985" w:type="dxa"/>
          </w:tcPr>
          <w:p w14:paraId="660B3770" w14:textId="77777777" w:rsidR="0023412D" w:rsidRDefault="0023412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28" w:type="dxa"/>
          </w:tcPr>
          <w:p w14:paraId="575AC0F7" w14:textId="77777777" w:rsidR="0023412D" w:rsidRPr="009C4B77" w:rsidRDefault="004C0E7C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Sprawdzian praktyczny</w:t>
            </w:r>
          </w:p>
        </w:tc>
        <w:tc>
          <w:tcPr>
            <w:tcW w:w="2126" w:type="dxa"/>
          </w:tcPr>
          <w:p w14:paraId="4FA9B88B" w14:textId="77777777" w:rsidR="0023412D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14:paraId="2824237D" w14:textId="77777777" w:rsidTr="00C05F44">
        <w:tc>
          <w:tcPr>
            <w:tcW w:w="1985" w:type="dxa"/>
          </w:tcPr>
          <w:p w14:paraId="1848F726" w14:textId="77777777"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423E2873" w14:textId="77777777" w:rsidR="004C0E7C" w:rsidRPr="009C4B77" w:rsidRDefault="004C0E7C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65A28DBB" w14:textId="77777777" w:rsidR="004C0E7C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  <w:tr w:rsidR="004C0E7C" w:rsidRPr="009C54AE" w14:paraId="2B5C8030" w14:textId="77777777" w:rsidTr="00C05F44">
        <w:tc>
          <w:tcPr>
            <w:tcW w:w="1985" w:type="dxa"/>
          </w:tcPr>
          <w:p w14:paraId="0D72431D" w14:textId="77777777" w:rsidR="004C0E7C" w:rsidRDefault="004C0E7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38554B2" w14:textId="77777777" w:rsidR="004C0E7C" w:rsidRPr="009C4B77" w:rsidRDefault="00BD0C28" w:rsidP="009C4B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Obserwacja pracy przy komputerze, ocena wykonanej pracy</w:t>
            </w:r>
          </w:p>
        </w:tc>
        <w:tc>
          <w:tcPr>
            <w:tcW w:w="2126" w:type="dxa"/>
          </w:tcPr>
          <w:p w14:paraId="5D0F3476" w14:textId="77777777" w:rsidR="004C0E7C" w:rsidRPr="009C4B77" w:rsidRDefault="00EE2F50" w:rsidP="009C4B7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C4B77">
              <w:rPr>
                <w:rFonts w:ascii="Corbel" w:hAnsi="Corbel"/>
                <w:sz w:val="24"/>
                <w:szCs w:val="24"/>
              </w:rPr>
              <w:t>ćw.</w:t>
            </w:r>
          </w:p>
        </w:tc>
      </w:tr>
    </w:tbl>
    <w:p w14:paraId="16AE8BCE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36138F" w14:textId="77777777" w:rsidR="0023412D" w:rsidRDefault="0023412D" w:rsidP="00EE2F5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9937DB" w14:textId="77777777" w:rsidR="00EE2F50" w:rsidRDefault="003E1941" w:rsidP="009C4B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B009D68" w14:textId="77777777" w:rsidR="00923D7D" w:rsidRPr="009C54AE" w:rsidRDefault="00923D7D" w:rsidP="00E925B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48DE15" w14:textId="77777777" w:rsidTr="00923D7D">
        <w:tc>
          <w:tcPr>
            <w:tcW w:w="9670" w:type="dxa"/>
          </w:tcPr>
          <w:p w14:paraId="41A3783F" w14:textId="77777777" w:rsidR="0085747A" w:rsidRPr="009C54AE" w:rsidRDefault="00E925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(ciekawe propozycje rozwiązania postawionego problemu), zaliczenie wykonanych ćwiczeń (samodzielność w wykonaniu zadań), aktywność na platformie e-lerningowej.</w:t>
            </w:r>
          </w:p>
        </w:tc>
      </w:tr>
    </w:tbl>
    <w:p w14:paraId="017C93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2A3DB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8D8C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9C54AE" w14:paraId="1CFC410D" w14:textId="77777777" w:rsidTr="003E1941">
        <w:tc>
          <w:tcPr>
            <w:tcW w:w="4962" w:type="dxa"/>
            <w:vAlign w:val="center"/>
          </w:tcPr>
          <w:p w14:paraId="1F5A212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FB77B2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80A471B" w14:textId="77777777" w:rsidTr="00923D7D">
        <w:tc>
          <w:tcPr>
            <w:tcW w:w="4962" w:type="dxa"/>
          </w:tcPr>
          <w:p w14:paraId="14586299" w14:textId="7B755FCB" w:rsidR="0085747A" w:rsidRPr="009C54AE" w:rsidRDefault="00C61DC5" w:rsidP="00C93A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DCB3704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6112745E" w14:textId="77777777" w:rsidTr="00923D7D">
        <w:tc>
          <w:tcPr>
            <w:tcW w:w="4962" w:type="dxa"/>
          </w:tcPr>
          <w:p w14:paraId="5D56A88E" w14:textId="77777777" w:rsidR="007940E4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940E4">
              <w:rPr>
                <w:rFonts w:ascii="Corbel" w:hAnsi="Corbel"/>
                <w:sz w:val="24"/>
                <w:szCs w:val="24"/>
              </w:rPr>
              <w:t>:</w:t>
            </w:r>
          </w:p>
          <w:p w14:paraId="608D2FF1" w14:textId="77777777" w:rsidR="007940E4" w:rsidRPr="009C54AE" w:rsidRDefault="007940E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3646F9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14:paraId="23752105" w14:textId="77777777" w:rsidR="00C61DC5" w:rsidRDefault="00C61DC5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F8088F1" w14:textId="77777777" w:rsidR="007940E4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798444D" w14:textId="77777777" w:rsidTr="00923D7D">
        <w:tc>
          <w:tcPr>
            <w:tcW w:w="4962" w:type="dxa"/>
          </w:tcPr>
          <w:p w14:paraId="1C072CCB" w14:textId="77777777" w:rsidR="007162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3646F9">
              <w:rPr>
                <w:rFonts w:ascii="Corbel" w:hAnsi="Corbel"/>
                <w:sz w:val="24"/>
                <w:szCs w:val="24"/>
              </w:rPr>
              <w:t>:</w:t>
            </w:r>
          </w:p>
          <w:p w14:paraId="5A4E17C6" w14:textId="77777777" w:rsidR="003646F9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przygotowanie do zajęć,</w:t>
            </w:r>
          </w:p>
          <w:p w14:paraId="00F2F155" w14:textId="77777777" w:rsidR="00C61DC5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zaliczenia</w:t>
            </w:r>
          </w:p>
          <w:p w14:paraId="0320FAA9" w14:textId="77777777" w:rsidR="003646F9" w:rsidRPr="009C54AE" w:rsidRDefault="003646F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14:paraId="233CE264" w14:textId="77777777" w:rsidR="00C61DC5" w:rsidRDefault="00C61DC5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1C5CFC1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C02439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  <w:p w14:paraId="023A7FBE" w14:textId="77777777" w:rsidR="00A645A4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  <w:p w14:paraId="1943581E" w14:textId="77777777" w:rsidR="00A645A4" w:rsidRPr="009C54AE" w:rsidRDefault="00A645A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3DF67211" w14:textId="77777777" w:rsidTr="00923D7D">
        <w:tc>
          <w:tcPr>
            <w:tcW w:w="4962" w:type="dxa"/>
          </w:tcPr>
          <w:p w14:paraId="378120C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D448B6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6AF1873A" w14:textId="77777777" w:rsidTr="00923D7D">
        <w:tc>
          <w:tcPr>
            <w:tcW w:w="4962" w:type="dxa"/>
          </w:tcPr>
          <w:p w14:paraId="3282CB1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EB543A9" w14:textId="77777777" w:rsidR="0085747A" w:rsidRPr="009C54AE" w:rsidRDefault="007940E4" w:rsidP="003B78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EDDBE4C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DA37C3" w14:textId="77777777" w:rsidR="003646F9" w:rsidRPr="009C54AE" w:rsidRDefault="003646F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D99F89F" w14:textId="77777777" w:rsidR="00C919BC" w:rsidRPr="009C54AE" w:rsidRDefault="00C919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E3E23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2F6A854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C574695" w14:textId="77777777" w:rsidTr="0071620A">
        <w:trPr>
          <w:trHeight w:val="397"/>
        </w:trPr>
        <w:tc>
          <w:tcPr>
            <w:tcW w:w="3544" w:type="dxa"/>
          </w:tcPr>
          <w:p w14:paraId="248846E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B147EF5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-----------------------------</w:t>
            </w:r>
          </w:p>
        </w:tc>
      </w:tr>
      <w:tr w:rsidR="0085747A" w:rsidRPr="009C54AE" w14:paraId="681591B0" w14:textId="77777777" w:rsidTr="0071620A">
        <w:trPr>
          <w:trHeight w:val="397"/>
        </w:trPr>
        <w:tc>
          <w:tcPr>
            <w:tcW w:w="3544" w:type="dxa"/>
          </w:tcPr>
          <w:p w14:paraId="3B3BAA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AFD7244" w14:textId="77777777" w:rsidR="0085747A" w:rsidRPr="009C54AE" w:rsidRDefault="00AD3F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</w:t>
            </w:r>
          </w:p>
        </w:tc>
      </w:tr>
    </w:tbl>
    <w:p w14:paraId="1E82F7DD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6B947B" w14:textId="77777777" w:rsidR="004C1120" w:rsidRPr="009C54AE" w:rsidRDefault="004C1120" w:rsidP="009C4B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2BF93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D03A3B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D3FE4" w:rsidRPr="00AF4A52" w14:paraId="4CF95D39" w14:textId="77777777" w:rsidTr="1E6722F9">
        <w:tc>
          <w:tcPr>
            <w:tcW w:w="7513" w:type="dxa"/>
          </w:tcPr>
          <w:p w14:paraId="7FAC984A" w14:textId="77777777" w:rsidR="00AD3FE4" w:rsidRPr="003B785E" w:rsidRDefault="00AD3FE4" w:rsidP="00373025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mallCaps/>
                <w:sz w:val="24"/>
                <w:szCs w:val="24"/>
              </w:rPr>
              <w:t>Literatura podstawowa:</w:t>
            </w:r>
            <w:r w:rsidRPr="003B785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0374238" w14:textId="46D5B714" w:rsidR="00552224" w:rsidRPr="00D85D16" w:rsidRDefault="00552224" w:rsidP="6CDBFC42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6CDBFC42">
              <w:rPr>
                <w:rFonts w:ascii="Corbel" w:hAnsi="Corbel"/>
                <w:sz w:val="24"/>
                <w:szCs w:val="24"/>
              </w:rPr>
              <w:t xml:space="preserve">Z. Pastuszak, </w:t>
            </w:r>
            <w:r w:rsidRPr="6CDBFC42">
              <w:rPr>
                <w:rFonts w:ascii="Corbel" w:hAnsi="Corbel"/>
                <w:i/>
                <w:iCs/>
                <w:sz w:val="24"/>
                <w:szCs w:val="24"/>
              </w:rPr>
              <w:t>Technologia informacyjna. Materiały do ćwiczeń</w:t>
            </w:r>
            <w:r w:rsidRPr="6CDBFC42">
              <w:rPr>
                <w:rFonts w:ascii="Corbel" w:hAnsi="Corbel"/>
                <w:sz w:val="24"/>
                <w:szCs w:val="24"/>
              </w:rPr>
              <w:t>, wyd. UMCS, Lublin 2022</w:t>
            </w:r>
          </w:p>
          <w:p w14:paraId="1B5B55E8" w14:textId="19F82885" w:rsidR="00AD3FE4" w:rsidRPr="003B785E" w:rsidRDefault="00AD3FE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Gogołek W., </w:t>
            </w:r>
            <w:r w:rsidRPr="003B785E">
              <w:rPr>
                <w:rFonts w:ascii="Corbel" w:hAnsi="Corbel"/>
                <w:i/>
                <w:iCs/>
                <w:sz w:val="24"/>
                <w:szCs w:val="24"/>
              </w:rPr>
              <w:t>Informatyka dla humanistów</w:t>
            </w:r>
            <w:r w:rsidRPr="003B785E">
              <w:rPr>
                <w:rFonts w:ascii="Corbel" w:hAnsi="Corbel"/>
                <w:sz w:val="24"/>
                <w:szCs w:val="24"/>
              </w:rPr>
              <w:t>, wyd. Kropki trzy, Warszawa 2012;</w:t>
            </w:r>
          </w:p>
          <w:p w14:paraId="19FB650C" w14:textId="77777777" w:rsidR="00AD3FE4" w:rsidRPr="003B785E" w:rsidRDefault="00AD3FE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lastRenderedPageBreak/>
              <w:t xml:space="preserve">Kowalczyk G.,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Word 2016 PL,</w:t>
            </w:r>
            <w:r w:rsidRPr="003B785E">
              <w:rPr>
                <w:rFonts w:ascii="Corbel" w:hAnsi="Corbel"/>
                <w:sz w:val="24"/>
                <w:szCs w:val="24"/>
              </w:rPr>
              <w:t xml:space="preserve"> Helion, Gliwice 2016.</w:t>
            </w:r>
          </w:p>
          <w:p w14:paraId="5C6046F0" w14:textId="77777777" w:rsidR="00AD3FE4" w:rsidRPr="003B785E" w:rsidRDefault="00AD3FE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D577D7">
              <w:rPr>
                <w:rFonts w:ascii="Corbel" w:hAnsi="Corbel"/>
                <w:sz w:val="24"/>
                <w:szCs w:val="24"/>
                <w:lang w:eastAsia="pl-PL"/>
              </w:rPr>
              <w:t xml:space="preserve">Walkenbach, J., </w:t>
            </w:r>
            <w:r w:rsidRPr="00D577D7">
              <w:rPr>
                <w:rFonts w:ascii="Corbel" w:hAnsi="Corbel"/>
                <w:i/>
                <w:sz w:val="24"/>
                <w:szCs w:val="24"/>
                <w:lang w:eastAsia="pl-PL"/>
              </w:rPr>
              <w:t>Excel 20016 PL. Biblia</w:t>
            </w:r>
            <w:r w:rsidRPr="00D577D7">
              <w:rPr>
                <w:rFonts w:ascii="Corbel" w:hAnsi="Corbel"/>
                <w:sz w:val="24"/>
                <w:szCs w:val="24"/>
                <w:lang w:eastAsia="pl-PL"/>
              </w:rPr>
              <w:t xml:space="preserve">, wyd. </w:t>
            </w:r>
            <w:r w:rsidRPr="003B785E">
              <w:rPr>
                <w:rFonts w:ascii="Corbel" w:hAnsi="Corbel"/>
                <w:sz w:val="24"/>
                <w:szCs w:val="24"/>
                <w:lang w:eastAsia="pl-PL"/>
              </w:rPr>
              <w:t xml:space="preserve">Helion, Gliwice 2016; </w:t>
            </w:r>
          </w:p>
          <w:p w14:paraId="748E4D43" w14:textId="77777777" w:rsidR="00AD3FE4" w:rsidRPr="003B785E" w:rsidRDefault="00AD3FE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 xml:space="preserve">Wróblewski P. </w:t>
            </w:r>
            <w:r w:rsidRPr="003B785E">
              <w:rPr>
                <w:rFonts w:ascii="Corbel" w:hAnsi="Corbel"/>
                <w:i/>
                <w:sz w:val="24"/>
                <w:szCs w:val="24"/>
              </w:rPr>
              <w:t>Microsoft Office 2016 PL. w biurze i nie tylko</w:t>
            </w:r>
            <w:r w:rsidRPr="003B785E">
              <w:rPr>
                <w:rFonts w:ascii="Corbel" w:hAnsi="Corbel"/>
                <w:sz w:val="24"/>
                <w:szCs w:val="24"/>
              </w:rPr>
              <w:t>, wyd. Helion, Gliwice 2016.</w:t>
            </w:r>
            <w:r w:rsidRPr="003B785E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1236E8A5" w14:textId="312C3F5B" w:rsidR="00AD3FE4" w:rsidRPr="003B785E" w:rsidRDefault="00AD3FE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1E6722F9">
              <w:rPr>
                <w:rFonts w:ascii="Corbel" w:hAnsi="Corbel"/>
                <w:sz w:val="24"/>
                <w:szCs w:val="24"/>
              </w:rPr>
              <w:t xml:space="preserve">Zieliński Z., </w:t>
            </w:r>
            <w:r w:rsidRPr="1E6722F9">
              <w:rPr>
                <w:rFonts w:ascii="Corbel" w:hAnsi="Corbel"/>
                <w:i/>
                <w:iCs/>
                <w:sz w:val="24"/>
                <w:szCs w:val="24"/>
              </w:rPr>
              <w:t>E-learning w edukacji</w:t>
            </w:r>
            <w:r w:rsidRPr="1E6722F9">
              <w:rPr>
                <w:rFonts w:ascii="Corbel" w:hAnsi="Corbel"/>
                <w:sz w:val="24"/>
                <w:szCs w:val="24"/>
              </w:rPr>
              <w:t>, wyd. Helion, Gliwice2012</w:t>
            </w:r>
          </w:p>
          <w:p w14:paraId="5F87CB98" w14:textId="77777777" w:rsidR="00AD3FE4" w:rsidRPr="003B785E" w:rsidRDefault="00AD3FE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B785E">
              <w:rPr>
                <w:rFonts w:ascii="Corbel" w:hAnsi="Corbel"/>
                <w:sz w:val="24"/>
                <w:szCs w:val="24"/>
              </w:rPr>
              <w:t>Strony internetowe:</w:t>
            </w:r>
          </w:p>
          <w:p w14:paraId="779A7542" w14:textId="757C029F" w:rsidR="00AD3FE4" w:rsidRDefault="00552224" w:rsidP="1E6722F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hyperlink r:id="rId11">
              <w:r w:rsidRPr="1E6722F9">
                <w:rPr>
                  <w:rStyle w:val="Hipercze"/>
                  <w:rFonts w:ascii="Corbel" w:hAnsi="Corbel"/>
                  <w:color w:val="auto"/>
                  <w:sz w:val="24"/>
                  <w:szCs w:val="24"/>
                </w:rPr>
                <w:t>http://www.prezi.com</w:t>
              </w:r>
            </w:hyperlink>
          </w:p>
          <w:p w14:paraId="0DD87922" w14:textId="77777777" w:rsidR="00552224" w:rsidRPr="00D85D16" w:rsidRDefault="0055222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hyperlink r:id="rId12" w:history="1">
              <w:r w:rsidRPr="00D85D16">
                <w:rPr>
                  <w:rStyle w:val="Hipercze"/>
                  <w:rFonts w:ascii="Corbel" w:hAnsi="Corbel"/>
                  <w:bCs/>
                  <w:color w:val="auto"/>
                  <w:sz w:val="24"/>
                  <w:szCs w:val="24"/>
                </w:rPr>
                <w:t>http://perplexity.ai</w:t>
              </w:r>
            </w:hyperlink>
          </w:p>
          <w:p w14:paraId="1771B6D3" w14:textId="7CB18E9F" w:rsidR="00552224" w:rsidRPr="00D85D16" w:rsidRDefault="0055222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D85D16">
              <w:rPr>
                <w:rFonts w:ascii="Corbel" w:hAnsi="Corbel"/>
                <w:bCs/>
                <w:sz w:val="24"/>
                <w:szCs w:val="24"/>
              </w:rPr>
              <w:t>http://prezo.ai</w:t>
            </w:r>
          </w:p>
          <w:p w14:paraId="7B916C85" w14:textId="77777777" w:rsidR="00AD3FE4" w:rsidRPr="004C1120" w:rsidRDefault="00AD3FE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hyperlink r:id="rId13" w:history="1">
              <w:r w:rsidRPr="004C1120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http://www.google.com</w:t>
              </w:r>
            </w:hyperlink>
          </w:p>
          <w:p w14:paraId="14FD1AC9" w14:textId="77777777" w:rsidR="00AD3FE4" w:rsidRPr="003B785E" w:rsidRDefault="00AD3FE4" w:rsidP="00552224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</w:rPr>
            </w:pPr>
            <w:r w:rsidRPr="004C1120">
              <w:rPr>
                <w:rFonts w:ascii="Corbel" w:hAnsi="Corbel"/>
                <w:sz w:val="24"/>
                <w:szCs w:val="24"/>
              </w:rPr>
              <w:t>https://www.eureka.ur.edu.pl</w:t>
            </w:r>
          </w:p>
        </w:tc>
      </w:tr>
      <w:tr w:rsidR="00AD3FE4" w:rsidRPr="00AF4A52" w14:paraId="4F91E1B4" w14:textId="77777777" w:rsidTr="1E6722F9">
        <w:tc>
          <w:tcPr>
            <w:tcW w:w="7513" w:type="dxa"/>
          </w:tcPr>
          <w:p w14:paraId="157A2322" w14:textId="77777777" w:rsidR="00AD3FE4" w:rsidRPr="003B785E" w:rsidRDefault="00AD3FE4" w:rsidP="00373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B785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9A29783" w14:textId="237FD33F" w:rsidR="00AD3FE4" w:rsidRPr="003B785E" w:rsidRDefault="00AD3FE4" w:rsidP="1E6722F9">
            <w:pPr>
              <w:pStyle w:val="Styl1"/>
              <w:numPr>
                <w:ilvl w:val="0"/>
                <w:numId w:val="5"/>
              </w:numPr>
              <w:ind w:left="147" w:hanging="147"/>
              <w:rPr>
                <w:rFonts w:ascii="Corbel" w:hAnsi="Corbel"/>
                <w:b w:val="0"/>
              </w:rPr>
            </w:pPr>
            <w:r w:rsidRPr="1E6722F9">
              <w:rPr>
                <w:rFonts w:ascii="Corbel" w:hAnsi="Corbel"/>
                <w:b w:val="0"/>
              </w:rPr>
              <w:t xml:space="preserve">Walter N.(red.), </w:t>
            </w:r>
            <w:r w:rsidRPr="1E6722F9">
              <w:rPr>
                <w:rFonts w:ascii="Corbel" w:hAnsi="Corbel"/>
                <w:b w:val="0"/>
                <w:i/>
                <w:iCs/>
              </w:rPr>
              <w:t>Zanurzeni w mediach konteksty edukacji medialnej,</w:t>
            </w:r>
            <w:r w:rsidRPr="1E6722F9">
              <w:rPr>
                <w:rFonts w:ascii="Corbel" w:hAnsi="Corbel"/>
                <w:b w:val="0"/>
              </w:rPr>
              <w:t xml:space="preserve"> Wydawnictwo Naukowe Uniwersytetu im. Adama Mickiewicza w Poznaniu, 2016, s.206.</w:t>
            </w:r>
          </w:p>
          <w:p w14:paraId="3D9B2CFE" w14:textId="28B7E31A" w:rsidR="009674C7" w:rsidRPr="003B785E" w:rsidRDefault="009674C7" w:rsidP="003B785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  <w:rPr>
                <w:rFonts w:ascii="Corbel" w:hAnsi="Corbel"/>
                <w:sz w:val="24"/>
                <w:szCs w:val="24"/>
              </w:rPr>
            </w:pPr>
            <w:r w:rsidRPr="1E6722F9">
              <w:rPr>
                <w:rFonts w:ascii="Corbel" w:hAnsi="Corbel"/>
                <w:sz w:val="24"/>
                <w:szCs w:val="24"/>
              </w:rPr>
              <w:t xml:space="preserve">Stachera H.,  Kijo A., Wilińska J., </w:t>
            </w:r>
            <w:r w:rsidRPr="1E6722F9">
              <w:rPr>
                <w:rFonts w:ascii="Corbel" w:hAnsi="Corbel"/>
                <w:i/>
                <w:iCs/>
                <w:sz w:val="24"/>
                <w:szCs w:val="24"/>
              </w:rPr>
              <w:t>Jak pomagać uczniom rozwijać uzdolnienia informatyczne?</w:t>
            </w:r>
            <w:r w:rsidR="40830EE0" w:rsidRPr="1E6722F9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Pr="1E6722F9">
              <w:rPr>
                <w:rFonts w:ascii="Corbel" w:hAnsi="Corbel"/>
                <w:sz w:val="24"/>
                <w:szCs w:val="24"/>
              </w:rPr>
              <w:t>Wyd.ORE, Warszawa 2014</w:t>
            </w:r>
          </w:p>
          <w:p w14:paraId="0519F327" w14:textId="77777777" w:rsidR="00AD3FE4" w:rsidRPr="00D070E8" w:rsidRDefault="00AD3FE4" w:rsidP="003B785E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47" w:hanging="147"/>
            </w:pPr>
            <w:r w:rsidRPr="003B785E">
              <w:rPr>
                <w:rFonts w:ascii="Corbel" w:hAnsi="Corbel"/>
                <w:sz w:val="24"/>
                <w:szCs w:val="24"/>
              </w:rPr>
              <w:t>P</w:t>
            </w:r>
            <w:r w:rsidR="009674C7" w:rsidRPr="003B785E">
              <w:rPr>
                <w:rFonts w:ascii="Corbel" w:hAnsi="Corbel"/>
                <w:sz w:val="24"/>
                <w:szCs w:val="24"/>
              </w:rPr>
              <w:t>C WORLD Komputer (czasopismo)</w:t>
            </w:r>
          </w:p>
        </w:tc>
      </w:tr>
    </w:tbl>
    <w:p w14:paraId="2A8C9B9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F3AE57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813994" w14:textId="77777777" w:rsidR="00785F0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785F0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A6548" w14:textId="77777777" w:rsidR="00960279" w:rsidRDefault="00960279" w:rsidP="00C16ABF">
      <w:pPr>
        <w:spacing w:after="0" w:line="240" w:lineRule="auto"/>
      </w:pPr>
      <w:r>
        <w:separator/>
      </w:r>
    </w:p>
  </w:endnote>
  <w:endnote w:type="continuationSeparator" w:id="0">
    <w:p w14:paraId="76E36B07" w14:textId="77777777" w:rsidR="00960279" w:rsidRDefault="0096027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50A66C" w14:textId="77777777" w:rsidR="00960279" w:rsidRDefault="00960279" w:rsidP="00C16ABF">
      <w:pPr>
        <w:spacing w:after="0" w:line="240" w:lineRule="auto"/>
      </w:pPr>
      <w:r>
        <w:separator/>
      </w:r>
    </w:p>
  </w:footnote>
  <w:footnote w:type="continuationSeparator" w:id="0">
    <w:p w14:paraId="7ECECEBD" w14:textId="77777777" w:rsidR="00960279" w:rsidRDefault="00960279" w:rsidP="00C16ABF">
      <w:pPr>
        <w:spacing w:after="0" w:line="240" w:lineRule="auto"/>
      </w:pPr>
      <w:r>
        <w:continuationSeparator/>
      </w:r>
    </w:p>
  </w:footnote>
  <w:footnote w:id="1">
    <w:p w14:paraId="7F09EF2B" w14:textId="77777777" w:rsidR="00D60E73" w:rsidRDefault="00D60E73" w:rsidP="00D60E7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31C"/>
    <w:multiLevelType w:val="hybridMultilevel"/>
    <w:tmpl w:val="26A26F30"/>
    <w:lvl w:ilvl="0" w:tplc="25ACA52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02A7C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D3C3F"/>
    <w:multiLevelType w:val="hybridMultilevel"/>
    <w:tmpl w:val="7F763468"/>
    <w:lvl w:ilvl="0" w:tplc="2F60E07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976265"/>
    <w:multiLevelType w:val="hybridMultilevel"/>
    <w:tmpl w:val="1E305D90"/>
    <w:lvl w:ilvl="0" w:tplc="25ACA52E">
      <w:start w:val="1"/>
      <w:numFmt w:val="bullet"/>
      <w:lvlText w:val=""/>
      <w:lvlJc w:val="left"/>
      <w:pPr>
        <w:ind w:left="54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69" w:hanging="360"/>
      </w:pPr>
      <w:rPr>
        <w:rFonts w:ascii="Wingdings" w:hAnsi="Wingdings" w:hint="default"/>
      </w:rPr>
    </w:lvl>
  </w:abstractNum>
  <w:abstractNum w:abstractNumId="5" w15:restartNumberingAfterBreak="0">
    <w:nsid w:val="42C96248"/>
    <w:multiLevelType w:val="hybridMultilevel"/>
    <w:tmpl w:val="C4FCABA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C18B2"/>
    <w:multiLevelType w:val="hybridMultilevel"/>
    <w:tmpl w:val="268E62A8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2658682">
    <w:abstractNumId w:val="3"/>
  </w:num>
  <w:num w:numId="2" w16cid:durableId="729573192">
    <w:abstractNumId w:val="1"/>
  </w:num>
  <w:num w:numId="3" w16cid:durableId="616370800">
    <w:abstractNumId w:val="2"/>
  </w:num>
  <w:num w:numId="4" w16cid:durableId="237129129">
    <w:abstractNumId w:val="6"/>
  </w:num>
  <w:num w:numId="5" w16cid:durableId="750735477">
    <w:abstractNumId w:val="4"/>
  </w:num>
  <w:num w:numId="6" w16cid:durableId="1073049215">
    <w:abstractNumId w:val="5"/>
  </w:num>
  <w:num w:numId="7" w16cid:durableId="17700030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A9B"/>
    <w:rsid w:val="000048FD"/>
    <w:rsid w:val="000077B4"/>
    <w:rsid w:val="0001270B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6FC"/>
    <w:rsid w:val="00096C46"/>
    <w:rsid w:val="000A296F"/>
    <w:rsid w:val="000A2A28"/>
    <w:rsid w:val="000B192D"/>
    <w:rsid w:val="000B28EE"/>
    <w:rsid w:val="000B3E37"/>
    <w:rsid w:val="000B4D72"/>
    <w:rsid w:val="000C4DA2"/>
    <w:rsid w:val="000D04B0"/>
    <w:rsid w:val="000F1C57"/>
    <w:rsid w:val="000F5615"/>
    <w:rsid w:val="000F6957"/>
    <w:rsid w:val="00107A4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259A"/>
    <w:rsid w:val="001737CF"/>
    <w:rsid w:val="00176083"/>
    <w:rsid w:val="001770C7"/>
    <w:rsid w:val="001835A1"/>
    <w:rsid w:val="00192F37"/>
    <w:rsid w:val="001A70D2"/>
    <w:rsid w:val="001C7146"/>
    <w:rsid w:val="001D41E0"/>
    <w:rsid w:val="001D657B"/>
    <w:rsid w:val="001D7B54"/>
    <w:rsid w:val="001E0209"/>
    <w:rsid w:val="001E06CF"/>
    <w:rsid w:val="001F2CA2"/>
    <w:rsid w:val="002144C0"/>
    <w:rsid w:val="0022477D"/>
    <w:rsid w:val="002278A9"/>
    <w:rsid w:val="002336F9"/>
    <w:rsid w:val="0023412D"/>
    <w:rsid w:val="0024028F"/>
    <w:rsid w:val="00244ABC"/>
    <w:rsid w:val="00247C24"/>
    <w:rsid w:val="00264A1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8E5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46F9"/>
    <w:rsid w:val="003A0A5B"/>
    <w:rsid w:val="003A1176"/>
    <w:rsid w:val="003B785E"/>
    <w:rsid w:val="003C0A1B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585B"/>
    <w:rsid w:val="004362C6"/>
    <w:rsid w:val="00437FA2"/>
    <w:rsid w:val="00445970"/>
    <w:rsid w:val="00447F78"/>
    <w:rsid w:val="00450EF5"/>
    <w:rsid w:val="0045729E"/>
    <w:rsid w:val="00461EFC"/>
    <w:rsid w:val="004652C2"/>
    <w:rsid w:val="004706D1"/>
    <w:rsid w:val="00471326"/>
    <w:rsid w:val="0047598D"/>
    <w:rsid w:val="00481781"/>
    <w:rsid w:val="004840FD"/>
    <w:rsid w:val="00490F7D"/>
    <w:rsid w:val="00491678"/>
    <w:rsid w:val="004968E2"/>
    <w:rsid w:val="004A3EEA"/>
    <w:rsid w:val="004A4D1F"/>
    <w:rsid w:val="004C0E7C"/>
    <w:rsid w:val="004C1120"/>
    <w:rsid w:val="004D5282"/>
    <w:rsid w:val="004E5BF9"/>
    <w:rsid w:val="004E7AA6"/>
    <w:rsid w:val="004F1551"/>
    <w:rsid w:val="004F55A3"/>
    <w:rsid w:val="0050496F"/>
    <w:rsid w:val="00513B6F"/>
    <w:rsid w:val="00517C63"/>
    <w:rsid w:val="00526C94"/>
    <w:rsid w:val="005346A4"/>
    <w:rsid w:val="005363C4"/>
    <w:rsid w:val="00536BDE"/>
    <w:rsid w:val="00543ACC"/>
    <w:rsid w:val="00546400"/>
    <w:rsid w:val="00552224"/>
    <w:rsid w:val="0056696D"/>
    <w:rsid w:val="00573EF9"/>
    <w:rsid w:val="00574AD9"/>
    <w:rsid w:val="0059484D"/>
    <w:rsid w:val="00597364"/>
    <w:rsid w:val="005A0855"/>
    <w:rsid w:val="005A3196"/>
    <w:rsid w:val="005C080F"/>
    <w:rsid w:val="005C55E5"/>
    <w:rsid w:val="005C696A"/>
    <w:rsid w:val="005E6E85"/>
    <w:rsid w:val="005F31D2"/>
    <w:rsid w:val="005F65CD"/>
    <w:rsid w:val="0061029B"/>
    <w:rsid w:val="00617230"/>
    <w:rsid w:val="00621CE1"/>
    <w:rsid w:val="00627FC9"/>
    <w:rsid w:val="00647FA8"/>
    <w:rsid w:val="00650C5F"/>
    <w:rsid w:val="00652797"/>
    <w:rsid w:val="00654934"/>
    <w:rsid w:val="006620D9"/>
    <w:rsid w:val="00671958"/>
    <w:rsid w:val="00675843"/>
    <w:rsid w:val="00696477"/>
    <w:rsid w:val="006C1913"/>
    <w:rsid w:val="006C4DE1"/>
    <w:rsid w:val="006D050F"/>
    <w:rsid w:val="006D6139"/>
    <w:rsid w:val="006E5B7C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5F0E"/>
    <w:rsid w:val="00787C2A"/>
    <w:rsid w:val="00790E27"/>
    <w:rsid w:val="007940E4"/>
    <w:rsid w:val="007A4022"/>
    <w:rsid w:val="007A6E6E"/>
    <w:rsid w:val="007C3299"/>
    <w:rsid w:val="007C3BCC"/>
    <w:rsid w:val="007C4546"/>
    <w:rsid w:val="007D1809"/>
    <w:rsid w:val="007D6E56"/>
    <w:rsid w:val="007E44E2"/>
    <w:rsid w:val="007F1652"/>
    <w:rsid w:val="007F4155"/>
    <w:rsid w:val="00805A58"/>
    <w:rsid w:val="0081554D"/>
    <w:rsid w:val="0081707E"/>
    <w:rsid w:val="008326EF"/>
    <w:rsid w:val="008449B3"/>
    <w:rsid w:val="0085747A"/>
    <w:rsid w:val="00865123"/>
    <w:rsid w:val="0086548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868"/>
    <w:rsid w:val="008D3DFB"/>
    <w:rsid w:val="008E64F4"/>
    <w:rsid w:val="008E7763"/>
    <w:rsid w:val="008F12C9"/>
    <w:rsid w:val="008F13C3"/>
    <w:rsid w:val="008F6E29"/>
    <w:rsid w:val="00910CF4"/>
    <w:rsid w:val="00916188"/>
    <w:rsid w:val="00923D7D"/>
    <w:rsid w:val="00945A5E"/>
    <w:rsid w:val="009508DF"/>
    <w:rsid w:val="00950DAC"/>
    <w:rsid w:val="00954A07"/>
    <w:rsid w:val="00960279"/>
    <w:rsid w:val="009674C7"/>
    <w:rsid w:val="00997F14"/>
    <w:rsid w:val="009A78D9"/>
    <w:rsid w:val="009C1331"/>
    <w:rsid w:val="009C3E31"/>
    <w:rsid w:val="009C4B77"/>
    <w:rsid w:val="009C54AE"/>
    <w:rsid w:val="009C788E"/>
    <w:rsid w:val="009E3B41"/>
    <w:rsid w:val="009F3C5C"/>
    <w:rsid w:val="009F4610"/>
    <w:rsid w:val="00A00ECC"/>
    <w:rsid w:val="00A155EE"/>
    <w:rsid w:val="00A20ADB"/>
    <w:rsid w:val="00A2245B"/>
    <w:rsid w:val="00A30110"/>
    <w:rsid w:val="00A36899"/>
    <w:rsid w:val="00A36B13"/>
    <w:rsid w:val="00A371F6"/>
    <w:rsid w:val="00A373A7"/>
    <w:rsid w:val="00A4310C"/>
    <w:rsid w:val="00A43BF6"/>
    <w:rsid w:val="00A53FA5"/>
    <w:rsid w:val="00A54817"/>
    <w:rsid w:val="00A601C8"/>
    <w:rsid w:val="00A60799"/>
    <w:rsid w:val="00A645A4"/>
    <w:rsid w:val="00A84C85"/>
    <w:rsid w:val="00A97DE1"/>
    <w:rsid w:val="00AA4D8E"/>
    <w:rsid w:val="00AB053C"/>
    <w:rsid w:val="00AD1146"/>
    <w:rsid w:val="00AD27D3"/>
    <w:rsid w:val="00AD3FE4"/>
    <w:rsid w:val="00AD66D6"/>
    <w:rsid w:val="00AE069E"/>
    <w:rsid w:val="00AE1160"/>
    <w:rsid w:val="00AE203C"/>
    <w:rsid w:val="00AE2E74"/>
    <w:rsid w:val="00AE5FCB"/>
    <w:rsid w:val="00AF2C1E"/>
    <w:rsid w:val="00B06142"/>
    <w:rsid w:val="00B135B1"/>
    <w:rsid w:val="00B3130B"/>
    <w:rsid w:val="00B37638"/>
    <w:rsid w:val="00B40ADB"/>
    <w:rsid w:val="00B43B77"/>
    <w:rsid w:val="00B43E80"/>
    <w:rsid w:val="00B607DB"/>
    <w:rsid w:val="00B66529"/>
    <w:rsid w:val="00B668E8"/>
    <w:rsid w:val="00B75946"/>
    <w:rsid w:val="00B8056E"/>
    <w:rsid w:val="00B819C8"/>
    <w:rsid w:val="00B82308"/>
    <w:rsid w:val="00B8346D"/>
    <w:rsid w:val="00B90885"/>
    <w:rsid w:val="00BB520A"/>
    <w:rsid w:val="00BD0C28"/>
    <w:rsid w:val="00BD3869"/>
    <w:rsid w:val="00BD66E9"/>
    <w:rsid w:val="00BD6FF4"/>
    <w:rsid w:val="00BE2CDC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3727"/>
    <w:rsid w:val="00C66D00"/>
    <w:rsid w:val="00C67E92"/>
    <w:rsid w:val="00C70A26"/>
    <w:rsid w:val="00C766DF"/>
    <w:rsid w:val="00C919BC"/>
    <w:rsid w:val="00C93ACD"/>
    <w:rsid w:val="00C94B98"/>
    <w:rsid w:val="00CA27BA"/>
    <w:rsid w:val="00CA2B96"/>
    <w:rsid w:val="00CA5089"/>
    <w:rsid w:val="00CB2E80"/>
    <w:rsid w:val="00CB42CB"/>
    <w:rsid w:val="00CD6897"/>
    <w:rsid w:val="00CE5BAC"/>
    <w:rsid w:val="00CF25BE"/>
    <w:rsid w:val="00CF78ED"/>
    <w:rsid w:val="00D02B25"/>
    <w:rsid w:val="00D02EBA"/>
    <w:rsid w:val="00D070E8"/>
    <w:rsid w:val="00D17C3C"/>
    <w:rsid w:val="00D2243F"/>
    <w:rsid w:val="00D26B2C"/>
    <w:rsid w:val="00D30557"/>
    <w:rsid w:val="00D352C9"/>
    <w:rsid w:val="00D425B2"/>
    <w:rsid w:val="00D428D6"/>
    <w:rsid w:val="00D552B2"/>
    <w:rsid w:val="00D557E3"/>
    <w:rsid w:val="00D577D7"/>
    <w:rsid w:val="00D608D1"/>
    <w:rsid w:val="00D60E73"/>
    <w:rsid w:val="00D74119"/>
    <w:rsid w:val="00D8075B"/>
    <w:rsid w:val="00D85D16"/>
    <w:rsid w:val="00D8678B"/>
    <w:rsid w:val="00DA2114"/>
    <w:rsid w:val="00DB6E66"/>
    <w:rsid w:val="00DD2BE1"/>
    <w:rsid w:val="00DE09C0"/>
    <w:rsid w:val="00DE4A14"/>
    <w:rsid w:val="00DF320D"/>
    <w:rsid w:val="00DF569E"/>
    <w:rsid w:val="00DF71C8"/>
    <w:rsid w:val="00E129B8"/>
    <w:rsid w:val="00E21E7D"/>
    <w:rsid w:val="00E22FBC"/>
    <w:rsid w:val="00E24BF5"/>
    <w:rsid w:val="00E25338"/>
    <w:rsid w:val="00E46CE0"/>
    <w:rsid w:val="00E51E44"/>
    <w:rsid w:val="00E54514"/>
    <w:rsid w:val="00E63348"/>
    <w:rsid w:val="00E77E88"/>
    <w:rsid w:val="00E8107D"/>
    <w:rsid w:val="00E925B3"/>
    <w:rsid w:val="00E960BB"/>
    <w:rsid w:val="00EA2074"/>
    <w:rsid w:val="00EA4832"/>
    <w:rsid w:val="00EA4E9D"/>
    <w:rsid w:val="00EC112E"/>
    <w:rsid w:val="00EC4899"/>
    <w:rsid w:val="00ED03AB"/>
    <w:rsid w:val="00ED32D2"/>
    <w:rsid w:val="00EE2F50"/>
    <w:rsid w:val="00EE32DE"/>
    <w:rsid w:val="00EE5457"/>
    <w:rsid w:val="00EF4802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0FF60A3"/>
    <w:rsid w:val="06163D6B"/>
    <w:rsid w:val="0E642294"/>
    <w:rsid w:val="1756F13B"/>
    <w:rsid w:val="188FB574"/>
    <w:rsid w:val="1E6722F9"/>
    <w:rsid w:val="25861F9C"/>
    <w:rsid w:val="28313091"/>
    <w:rsid w:val="32DF3AB7"/>
    <w:rsid w:val="3D17A2F7"/>
    <w:rsid w:val="3D1B0E34"/>
    <w:rsid w:val="40830EE0"/>
    <w:rsid w:val="501C843D"/>
    <w:rsid w:val="60E080D3"/>
    <w:rsid w:val="623CBE3B"/>
    <w:rsid w:val="697B9C8B"/>
    <w:rsid w:val="6B2E7418"/>
    <w:rsid w:val="6B4BDAF1"/>
    <w:rsid w:val="6CDBFC42"/>
    <w:rsid w:val="72656BC3"/>
    <w:rsid w:val="7400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49C0"/>
  <w15:docId w15:val="{03112864-C698-49EE-BD9F-9386DE1A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1">
    <w:name w:val="Styl1"/>
    <w:basedOn w:val="Punktygwne"/>
    <w:qFormat/>
    <w:rsid w:val="00AD3FE4"/>
    <w:pPr>
      <w:spacing w:before="0" w:after="0"/>
    </w:pPr>
    <w:rPr>
      <w:rFonts w:ascii="Georgia" w:hAnsi="Georgia"/>
      <w:smallCaps w:val="0"/>
      <w:color w:val="333333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68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68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68E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68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68E8"/>
    <w:rPr>
      <w:rFonts w:ascii="Calibri" w:hAnsi="Calibri"/>
      <w:b/>
      <w:bCs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22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oogle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perplexity.ai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ezi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BCAF41-178B-475C-82E8-0554685B5F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7E4701-E731-4EE5-94DF-5C86673DC7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092806-AF27-4CB8-864D-B89EF9BC2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FC2FD0-87F0-40ED-9432-83E3529C16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1143</Words>
  <Characters>6863</Characters>
  <Application>Microsoft Office Word</Application>
  <DocSecurity>0</DocSecurity>
  <Lines>57</Lines>
  <Paragraphs>15</Paragraphs>
  <ScaleCrop>false</ScaleCrop>
  <Company>Hewlett-Packard Company</Company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Maciej Dziedzic</cp:lastModifiedBy>
  <cp:revision>7</cp:revision>
  <cp:lastPrinted>2019-02-06T12:12:00Z</cp:lastPrinted>
  <dcterms:created xsi:type="dcterms:W3CDTF">2025-04-30T16:53:00Z</dcterms:created>
  <dcterms:modified xsi:type="dcterms:W3CDTF">2025-05-18T09:16:00Z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